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28D" w:rsidRDefault="003F228D" w:rsidP="003F22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fl.1474)</w:t>
      </w:r>
    </w:p>
    <w:p w:rsidR="003F228D" w:rsidRDefault="003F228D" w:rsidP="003F22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228D" w:rsidRDefault="003F228D" w:rsidP="003F22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228D" w:rsidRDefault="003F228D" w:rsidP="003F22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May1474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Buntyng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chaplain(q.v.), </w:t>
      </w:r>
      <w:proofErr w:type="spellStart"/>
      <w:r>
        <w:rPr>
          <w:rFonts w:ascii="Times New Roman" w:hAnsi="Times New Roman" w:cs="Times New Roman"/>
          <w:sz w:val="24"/>
          <w:szCs w:val="24"/>
        </w:rPr>
        <w:t>enfeoffed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him and others of a cottage</w:t>
      </w:r>
    </w:p>
    <w:p w:rsidR="003F228D" w:rsidRDefault="003F228D" w:rsidP="003F22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with adjacent orchard in Orford, Suffolk.</w:t>
      </w:r>
    </w:p>
    <w:p w:rsidR="003F228D" w:rsidRDefault="003F228D" w:rsidP="003F22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(www.discovery.nationalarchives.gov.uk   ref. EE 5/6/32)</w:t>
      </w:r>
    </w:p>
    <w:p w:rsidR="003F228D" w:rsidRDefault="003F228D" w:rsidP="003F22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228D" w:rsidRDefault="003F228D" w:rsidP="003F22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F228D" w:rsidRDefault="003F228D" w:rsidP="003F22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  <w:bookmarkStart w:id="0" w:name="_GoBack"/>
      <w:bookmarkEnd w:id="0"/>
    </w:p>
    <w:sectPr w:rsidR="006B2F86" w:rsidRPr="003F22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28D" w:rsidRDefault="003F228D" w:rsidP="00E71FC3">
      <w:pPr>
        <w:spacing w:after="0" w:line="240" w:lineRule="auto"/>
      </w:pPr>
      <w:r>
        <w:separator/>
      </w:r>
    </w:p>
  </w:endnote>
  <w:endnote w:type="continuationSeparator" w:id="0">
    <w:p w:rsidR="003F228D" w:rsidRDefault="003F22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28D" w:rsidRDefault="003F228D" w:rsidP="00E71FC3">
      <w:pPr>
        <w:spacing w:after="0" w:line="240" w:lineRule="auto"/>
      </w:pPr>
      <w:r>
        <w:separator/>
      </w:r>
    </w:p>
  </w:footnote>
  <w:footnote w:type="continuationSeparator" w:id="0">
    <w:p w:rsidR="003F228D" w:rsidRDefault="003F22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8D"/>
    <w:rsid w:val="003F228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9AC57"/>
  <w15:chartTrackingRefBased/>
  <w15:docId w15:val="{B1FBF3E3-9E1A-4BBE-84AF-81BD75A1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2016-03-05T21:42:00Z</dcterms:created>
  <dcterms:modified xsi:type="dcterms:W3CDTF">2016-03-05T21:42:00Z</dcterms:modified>
</cp:coreProperties>
</file>